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750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RAGENELL</w:t>
      </w:r>
      <w:r>
        <w:rPr>
          <w:rFonts w:ascii="Times New Roman" w:hAnsi="Times New Roman" w:cs="Times New Roman"/>
          <w:sz w:val="24"/>
          <w:szCs w:val="24"/>
        </w:rPr>
        <w:t xml:space="preserve">     (b.ca.1385)</w:t>
      </w:r>
    </w:p>
    <w:p w:rsidR="00E75052" w:rsidRDefault="00E750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5052" w:rsidRDefault="00E750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5052" w:rsidRDefault="00E750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Cecily Ragenell(q.v.).</w:t>
      </w:r>
    </w:p>
    <w:p w:rsidR="00E75052" w:rsidRDefault="00E750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 221-415)</w:t>
      </w:r>
    </w:p>
    <w:p w:rsidR="00E75052" w:rsidRDefault="00E750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 Michell. (ibid.)</w:t>
      </w:r>
    </w:p>
    <w:p w:rsidR="00E75052" w:rsidRDefault="00E750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5052" w:rsidRDefault="00E750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5052" w:rsidRDefault="00E750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Jan.1421</w:t>
      </w:r>
      <w:r>
        <w:rPr>
          <w:rFonts w:ascii="Times New Roman" w:hAnsi="Times New Roman" w:cs="Times New Roman"/>
          <w:sz w:val="24"/>
          <w:szCs w:val="24"/>
        </w:rPr>
        <w:tab/>
        <w:t>She was a joint heiress of her sister, Elizabeth Thorp(q.v.).  (ibid.)</w:t>
      </w:r>
    </w:p>
    <w:p w:rsidR="00E75052" w:rsidRDefault="00E750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5052" w:rsidRDefault="00E750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5052" w:rsidRDefault="00E750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5052" w:rsidRPr="00E75052" w:rsidRDefault="00E7505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2016</w:t>
      </w:r>
      <w:bookmarkStart w:id="0" w:name="_GoBack"/>
      <w:bookmarkEnd w:id="0"/>
    </w:p>
    <w:sectPr w:rsidR="00E75052" w:rsidRPr="00E750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052" w:rsidRDefault="00E75052" w:rsidP="00E71FC3">
      <w:pPr>
        <w:spacing w:after="0" w:line="240" w:lineRule="auto"/>
      </w:pPr>
      <w:r>
        <w:separator/>
      </w:r>
    </w:p>
  </w:endnote>
  <w:endnote w:type="continuationSeparator" w:id="0">
    <w:p w:rsidR="00E75052" w:rsidRDefault="00E750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052" w:rsidRDefault="00E75052" w:rsidP="00E71FC3">
      <w:pPr>
        <w:spacing w:after="0" w:line="240" w:lineRule="auto"/>
      </w:pPr>
      <w:r>
        <w:separator/>
      </w:r>
    </w:p>
  </w:footnote>
  <w:footnote w:type="continuationSeparator" w:id="0">
    <w:p w:rsidR="00E75052" w:rsidRDefault="00E750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052"/>
    <w:rsid w:val="00AB52E8"/>
    <w:rsid w:val="00B16D3F"/>
    <w:rsid w:val="00E71FC3"/>
    <w:rsid w:val="00E7505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C3668"/>
  <w15:chartTrackingRefBased/>
  <w15:docId w15:val="{C2E8057B-2735-4845-BCED-DBE42DA5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2016-06-16T21:19:00Z</dcterms:created>
  <dcterms:modified xsi:type="dcterms:W3CDTF">2016-06-16T21:21:00Z</dcterms:modified>
</cp:coreProperties>
</file>